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D01AE" w14:textId="77777777" w:rsidR="00315652" w:rsidRDefault="00315652" w:rsidP="003156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BADEY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ex.1410)</w:t>
      </w:r>
    </w:p>
    <w:p w14:paraId="246645B5" w14:textId="77777777" w:rsidR="00315652" w:rsidRDefault="00315652" w:rsidP="003156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Evesham</w:t>
      </w:r>
      <w:proofErr w:type="spellEnd"/>
      <w:r>
        <w:rPr>
          <w:rFonts w:ascii="Times New Roman" w:hAnsi="Times New Roman" w:cs="Times New Roman"/>
          <w:sz w:val="24"/>
          <w:szCs w:val="24"/>
        </w:rPr>
        <w:t>. Heretic.</w:t>
      </w:r>
    </w:p>
    <w:p w14:paraId="028CEDE6" w14:textId="77777777" w:rsidR="00315652" w:rsidRDefault="00315652" w:rsidP="003156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8F4C6B" w14:textId="77777777" w:rsidR="00315652" w:rsidRDefault="00315652" w:rsidP="003156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73AA18" w14:textId="77777777" w:rsidR="00315652" w:rsidRDefault="00315652" w:rsidP="003156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Feb.1410</w:t>
      </w:r>
      <w:r>
        <w:rPr>
          <w:rFonts w:ascii="Times New Roman" w:hAnsi="Times New Roman" w:cs="Times New Roman"/>
          <w:sz w:val="24"/>
          <w:szCs w:val="24"/>
        </w:rPr>
        <w:tab/>
        <w:t>He was tried for heresy.</w:t>
      </w:r>
    </w:p>
    <w:p w14:paraId="7F5149FC" w14:textId="77777777" w:rsidR="00315652" w:rsidRDefault="00315652" w:rsidP="0031565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p.462)</w:t>
      </w:r>
    </w:p>
    <w:p w14:paraId="6C903EA2" w14:textId="77777777" w:rsidR="00315652" w:rsidRDefault="00315652" w:rsidP="003156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</w:t>
      </w:r>
      <w:r>
        <w:rPr>
          <w:rFonts w:ascii="Times New Roman" w:hAnsi="Times New Roman" w:cs="Times New Roman"/>
          <w:sz w:val="24"/>
          <w:szCs w:val="24"/>
        </w:rPr>
        <w:tab/>
        <w:t>He was burned at Smithfield.    (ibid.)</w:t>
      </w:r>
    </w:p>
    <w:p w14:paraId="74BFB0E1" w14:textId="77777777" w:rsidR="00315652" w:rsidRDefault="00315652" w:rsidP="003156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F19475" w14:textId="77777777" w:rsidR="00315652" w:rsidRDefault="00315652" w:rsidP="003156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D93BEC" w14:textId="77777777" w:rsidR="00315652" w:rsidRDefault="00315652" w:rsidP="003156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</w:p>
    <w:p w14:paraId="3E8A01D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AD578" w14:textId="77777777" w:rsidR="00315652" w:rsidRDefault="00315652" w:rsidP="009139A6">
      <w:r>
        <w:separator/>
      </w:r>
    </w:p>
  </w:endnote>
  <w:endnote w:type="continuationSeparator" w:id="0">
    <w:p w14:paraId="29A9714B" w14:textId="77777777" w:rsidR="00315652" w:rsidRDefault="003156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6E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EFB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82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6422B" w14:textId="77777777" w:rsidR="00315652" w:rsidRDefault="00315652" w:rsidP="009139A6">
      <w:r>
        <w:separator/>
      </w:r>
    </w:p>
  </w:footnote>
  <w:footnote w:type="continuationSeparator" w:id="0">
    <w:p w14:paraId="3DDF5CA9" w14:textId="77777777" w:rsidR="00315652" w:rsidRDefault="003156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A32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A9E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D76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652"/>
    <w:rsid w:val="000666E0"/>
    <w:rsid w:val="002510B7"/>
    <w:rsid w:val="0031565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9A0FB"/>
  <w15:chartTrackingRefBased/>
  <w15:docId w15:val="{9B71853E-C132-4E0B-B8C1-203BA4191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2022-07-09T16:45:00Z</dcterms:created>
  <dcterms:modified xsi:type="dcterms:W3CDTF">2022-07-09T16:45:00Z</dcterms:modified>
</cp:coreProperties>
</file>